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bookmarkStart w:id="1" w:name="_GoBack"/>
            <w:bookmarkEnd w:id="1"/>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obey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3"/>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1"/>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only use such third party IPR</w:t>
      </w:r>
      <w:r w:rsidR="0043223E">
        <w:rPr>
          <w:rFonts w:ascii="Arial" w:hAnsi="Arial"/>
          <w:sz w:val="24"/>
          <w:szCs w:val="24"/>
        </w:rPr>
        <w:t xml:space="preserve"> </w:t>
      </w:r>
      <w:r w:rsidR="009A3AA0">
        <w:rPr>
          <w:rFonts w:ascii="Arial" w:hAnsi="Arial"/>
          <w:sz w:val="24"/>
          <w:szCs w:val="24"/>
        </w:rPr>
        <w:t xml:space="preserve">as referred to at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licencee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to any body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95EFD" w14:textId="77777777" w:rsidR="00BB394E" w:rsidRDefault="00BB394E">
      <w:pPr>
        <w:spacing w:after="0" w:line="20" w:lineRule="exact"/>
      </w:pPr>
    </w:p>
  </w:endnote>
  <w:endnote w:type="continuationSeparator" w:id="0">
    <w:p w14:paraId="2E89DFE6" w14:textId="77777777" w:rsidR="00BB394E" w:rsidRDefault="00BB394E">
      <w:pPr>
        <w:spacing w:after="0" w:line="20" w:lineRule="exact"/>
      </w:pPr>
    </w:p>
  </w:endnote>
  <w:endnote w:type="continuationNotice" w:id="1">
    <w:p w14:paraId="315144B6" w14:textId="77777777" w:rsidR="00BB394E" w:rsidRDefault="00BB394E">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EC06" w14:textId="77777777" w:rsidR="00DA5935" w:rsidRDefault="00DA5935" w:rsidP="00014AD9">
    <w:pPr>
      <w:pStyle w:val="Footer"/>
      <w:rPr>
        <w:rFonts w:ascii="Arial" w:hAnsi="Arial" w:cs="Arial"/>
        <w:sz w:val="20"/>
        <w:szCs w:val="22"/>
      </w:rPr>
    </w:pPr>
  </w:p>
  <w:p w14:paraId="73178528" w14:textId="6C39B97D"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C137C2">
      <w:rPr>
        <w:rFonts w:ascii="Arial" w:hAnsi="Arial" w:cs="Arial"/>
        <w:sz w:val="20"/>
        <w:szCs w:val="22"/>
      </w:rPr>
      <w:t xml:space="preserve"> </w:t>
    </w:r>
    <w:r w:rsidR="00B80BC5">
      <w:rPr>
        <w:rFonts w:ascii="Arial" w:hAnsi="Arial" w:cs="Arial"/>
        <w:sz w:val="20"/>
        <w:szCs w:val="22"/>
      </w:rPr>
      <w:t>RM6234 Medals and Insignia</w:t>
    </w:r>
  </w:p>
  <w:p w14:paraId="685C4DB5" w14:textId="054CDD08"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C137C2">
      <w:rPr>
        <w:rFonts w:ascii="Arial" w:hAnsi="Arial" w:cs="Arial"/>
        <w:noProof/>
        <w:sz w:val="20"/>
      </w:rPr>
      <w:t>12</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A7847" w14:textId="77777777" w:rsidR="00BB394E" w:rsidRDefault="00BB394E">
      <w:pPr>
        <w:spacing w:after="0" w:line="240" w:lineRule="auto"/>
      </w:pPr>
      <w:r>
        <w:separator/>
      </w:r>
    </w:p>
  </w:footnote>
  <w:footnote w:type="continuationSeparator" w:id="0">
    <w:p w14:paraId="32DDF7A8" w14:textId="77777777" w:rsidR="00BB394E" w:rsidRDefault="00BB394E">
      <w:pPr>
        <w:spacing w:after="0" w:line="240" w:lineRule="auto"/>
      </w:pPr>
      <w:r>
        <w:continuationSeparator/>
      </w:r>
    </w:p>
  </w:footnote>
  <w:footnote w:type="continuationNotice" w:id="1">
    <w:p w14:paraId="35A11864" w14:textId="77777777" w:rsidR="00BB394E" w:rsidRDefault="00BB39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129C8F50"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w:t>
    </w:r>
    <w:r w:rsidR="00B80BC5">
      <w:rPr>
        <w:rFonts w:ascii="Arial" w:hAnsi="Arial" w:cs="Arial"/>
        <w:sz w:val="20"/>
      </w:rPr>
      <w:t>20</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86E12"/>
    <w:rsid w:val="000975A6"/>
    <w:rsid w:val="000A366B"/>
    <w:rsid w:val="000A6717"/>
    <w:rsid w:val="000B0C11"/>
    <w:rsid w:val="000C0540"/>
    <w:rsid w:val="000C5BD7"/>
    <w:rsid w:val="0012052C"/>
    <w:rsid w:val="00126F2B"/>
    <w:rsid w:val="00172013"/>
    <w:rsid w:val="001C3818"/>
    <w:rsid w:val="001F31C9"/>
    <w:rsid w:val="00204F73"/>
    <w:rsid w:val="00207E0E"/>
    <w:rsid w:val="00213613"/>
    <w:rsid w:val="002166D2"/>
    <w:rsid w:val="0022551C"/>
    <w:rsid w:val="002329A7"/>
    <w:rsid w:val="00251F50"/>
    <w:rsid w:val="0029313F"/>
    <w:rsid w:val="002E38D3"/>
    <w:rsid w:val="002F795D"/>
    <w:rsid w:val="00350875"/>
    <w:rsid w:val="00350A0C"/>
    <w:rsid w:val="00351322"/>
    <w:rsid w:val="00360E5A"/>
    <w:rsid w:val="0039388F"/>
    <w:rsid w:val="003B0E1C"/>
    <w:rsid w:val="003F6818"/>
    <w:rsid w:val="0043223E"/>
    <w:rsid w:val="004462FD"/>
    <w:rsid w:val="00486444"/>
    <w:rsid w:val="00491E26"/>
    <w:rsid w:val="004931B6"/>
    <w:rsid w:val="005674DD"/>
    <w:rsid w:val="005A125D"/>
    <w:rsid w:val="005B42DF"/>
    <w:rsid w:val="00600113"/>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4E68"/>
    <w:rsid w:val="00845878"/>
    <w:rsid w:val="00857157"/>
    <w:rsid w:val="00875653"/>
    <w:rsid w:val="008D0F15"/>
    <w:rsid w:val="00921563"/>
    <w:rsid w:val="009307B7"/>
    <w:rsid w:val="009918F7"/>
    <w:rsid w:val="009A3AA0"/>
    <w:rsid w:val="009B0743"/>
    <w:rsid w:val="009B0DA9"/>
    <w:rsid w:val="009E1342"/>
    <w:rsid w:val="00A04211"/>
    <w:rsid w:val="00A17EA5"/>
    <w:rsid w:val="00A26B0C"/>
    <w:rsid w:val="00A52D20"/>
    <w:rsid w:val="00AA515C"/>
    <w:rsid w:val="00AB1EE4"/>
    <w:rsid w:val="00AE4C78"/>
    <w:rsid w:val="00AF47F3"/>
    <w:rsid w:val="00B13611"/>
    <w:rsid w:val="00B26BDB"/>
    <w:rsid w:val="00B32043"/>
    <w:rsid w:val="00B80BC5"/>
    <w:rsid w:val="00B86950"/>
    <w:rsid w:val="00B93001"/>
    <w:rsid w:val="00BB394E"/>
    <w:rsid w:val="00BD5685"/>
    <w:rsid w:val="00BF187D"/>
    <w:rsid w:val="00BF74F2"/>
    <w:rsid w:val="00C137C2"/>
    <w:rsid w:val="00C271CC"/>
    <w:rsid w:val="00C272A1"/>
    <w:rsid w:val="00C27B01"/>
    <w:rsid w:val="00C312D8"/>
    <w:rsid w:val="00C4288B"/>
    <w:rsid w:val="00C47790"/>
    <w:rsid w:val="00C77218"/>
    <w:rsid w:val="00CB77F1"/>
    <w:rsid w:val="00CD670A"/>
    <w:rsid w:val="00CE2932"/>
    <w:rsid w:val="00CE63F2"/>
    <w:rsid w:val="00CE6A42"/>
    <w:rsid w:val="00CF4718"/>
    <w:rsid w:val="00D00C0D"/>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E8501-BD3E-431A-B6FC-8FD8F016E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12</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Anne Welsh</cp:lastModifiedBy>
  <cp:revision>2</cp:revision>
  <cp:lastPrinted>2018-12-13T12:07:00Z</cp:lastPrinted>
  <dcterms:created xsi:type="dcterms:W3CDTF">2020-08-20T16:19:00Z</dcterms:created>
  <dcterms:modified xsi:type="dcterms:W3CDTF">2020-08-20T16:19:00Z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